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  <w:shd w:val="clear" w:color="auto" w:fill="auto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="00CF4554">
              <w:rPr>
                <w:bCs/>
              </w:rPr>
            </w:r>
            <w:r w:rsidR="00CF4554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="00CF4554">
              <w:rPr>
                <w:bCs/>
              </w:rPr>
            </w:r>
            <w:r w:rsidR="00CF4554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Telefon/Fax/E-Mail: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Pr="00DF700B" w:rsidRDefault="00D84390" w:rsidP="00FA5217">
      <w:pPr>
        <w:keepNext/>
        <w:spacing w:before="180" w:after="180"/>
        <w:jc w:val="both"/>
        <w:rPr>
          <w:lang w:val="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4227780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B59DA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DJUW29Tgp0Dr6F9ACUGn/q/8vLXVTrCxufvJBlV/XiPkKXQTEsOImeQ8X9MQef0nxjMFq9HNM20WLhO1iqg9A==" w:salt="O4KwE/UxQ9CzTKjnu5qBB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279B6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4554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D55BE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6EB87-BF13-453C-B114-6682796957BE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19</cp:revision>
  <cp:lastPrinted>2019-02-07T07:46:00Z</cp:lastPrinted>
  <dcterms:created xsi:type="dcterms:W3CDTF">2019-10-25T08:12:00Z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186800</vt:r8>
  </property>
  <property fmtid="{D5CDD505-2E9C-101B-9397-08002B2CF9AE}" pid="13" name="MediaServiceImageTags">
    <vt:lpwstr/>
  </property>
</Properties>
</file>